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3F379" w14:textId="231A6793" w:rsidR="00BC461D" w:rsidRPr="0033027D" w:rsidRDefault="00BC461D" w:rsidP="00BC461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97-e</w:t>
      </w:r>
      <w:r w:rsidRPr="0033027D">
        <w:rPr>
          <w:b/>
          <w:noProof/>
          <w:sz w:val="24"/>
        </w:rPr>
        <w:tab/>
      </w:r>
      <w:r>
        <w:rPr>
          <w:b/>
          <w:noProof/>
          <w:sz w:val="24"/>
        </w:rPr>
        <w:t>RP</w:t>
      </w:r>
      <w:r w:rsidRPr="0033027D">
        <w:rPr>
          <w:b/>
          <w:noProof/>
          <w:sz w:val="24"/>
        </w:rPr>
        <w:t>-</w:t>
      </w:r>
      <w:r>
        <w:rPr>
          <w:b/>
          <w:noProof/>
          <w:sz w:val="24"/>
        </w:rPr>
        <w:t>222</w:t>
      </w:r>
      <w:r w:rsidR="00BD76D5">
        <w:rPr>
          <w:b/>
          <w:noProof/>
          <w:sz w:val="24"/>
        </w:rPr>
        <w:t>629</w:t>
      </w:r>
    </w:p>
    <w:p w14:paraId="6CF05B4C" w14:textId="208F072C" w:rsidR="00BC461D" w:rsidRPr="006A45BA" w:rsidRDefault="00BC461D" w:rsidP="00BC461D">
      <w:pPr>
        <w:pStyle w:val="CRCoverPage"/>
        <w:tabs>
          <w:tab w:val="right" w:pos="9639"/>
        </w:tabs>
        <w:spacing w:after="0"/>
        <w:rPr>
          <w:b/>
          <w:noProof/>
          <w:sz w:val="24"/>
        </w:rPr>
      </w:pPr>
      <w:r w:rsidRPr="00B01ACB">
        <w:rPr>
          <w:b/>
          <w:noProof/>
          <w:sz w:val="24"/>
        </w:rPr>
        <w:t xml:space="preserve">Electronic Meeting, </w:t>
      </w:r>
      <w:r>
        <w:rPr>
          <w:b/>
          <w:noProof/>
          <w:sz w:val="24"/>
        </w:rPr>
        <w:t>September 12-16</w:t>
      </w:r>
      <w:r w:rsidRPr="00B01ACB">
        <w:rPr>
          <w:b/>
          <w:noProof/>
          <w:sz w:val="24"/>
        </w:rPr>
        <w:t>, 202</w:t>
      </w:r>
      <w:r>
        <w:rPr>
          <w:b/>
          <w:noProof/>
          <w:sz w:val="24"/>
        </w:rPr>
        <w:t>2</w:t>
      </w: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Pr>
          <w:rFonts w:eastAsia="Batang" w:cs="Arial"/>
          <w:sz w:val="18"/>
          <w:szCs w:val="18"/>
          <w:lang w:eastAsia="zh-CN"/>
        </w:rPr>
        <w:t>22</w:t>
      </w:r>
      <w:r w:rsidR="009A10D8">
        <w:rPr>
          <w:rFonts w:eastAsia="Batang" w:cs="Arial"/>
          <w:sz w:val="18"/>
          <w:szCs w:val="18"/>
          <w:lang w:eastAsia="zh-CN"/>
        </w:rPr>
        <w:t>2012</w:t>
      </w:r>
      <w:r w:rsidRPr="006A45BA">
        <w:rPr>
          <w:rFonts w:eastAsia="Batang" w:cs="Arial"/>
          <w:sz w:val="18"/>
          <w:szCs w:val="18"/>
          <w:lang w:eastAsia="zh-CN"/>
        </w:rPr>
        <w:t>)</w:t>
      </w:r>
    </w:p>
    <w:p w14:paraId="32FD5A8F" w14:textId="77777777" w:rsidR="008B614D" w:rsidRDefault="008B614D" w:rsidP="003821A0">
      <w:pPr>
        <w:pStyle w:val="FP"/>
        <w:tabs>
          <w:tab w:val="left" w:pos="567"/>
        </w:tabs>
        <w:rPr>
          <w:rFonts w:ascii="Arial" w:hAnsi="Arial" w:cs="Arial"/>
          <w:b/>
          <w:sz w:val="24"/>
          <w:szCs w:val="24"/>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3FB39D9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4C13FAD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C200DD">
        <w:rPr>
          <w:rFonts w:ascii="Arial" w:eastAsia="Batang" w:hAnsi="Arial"/>
          <w:b/>
          <w:lang w:eastAsia="zh-CN"/>
        </w:rPr>
        <w:t>Information</w:t>
      </w:r>
    </w:p>
    <w:p w14:paraId="747751D5" w14:textId="4C53C83E"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200DD">
        <w:rPr>
          <w:rFonts w:ascii="Arial" w:eastAsia="Batang" w:hAnsi="Arial"/>
          <w:b/>
          <w:lang w:eastAsia="zh-CN"/>
        </w:rPr>
        <w:t>9.1.</w:t>
      </w:r>
      <w:r w:rsidR="00051E5C">
        <w:rPr>
          <w:rFonts w:ascii="Arial" w:eastAsia="Batang" w:hAnsi="Arial"/>
          <w:b/>
          <w:lang w:eastAsia="zh-CN"/>
        </w:rPr>
        <w:t>5</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49F7AE56"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051E5C">
        <w:t>_R18</w:t>
      </w:r>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266ED1BF" w:rsidR="00C822CB" w:rsidRDefault="00C822CB" w:rsidP="00C822CB">
      <w:pPr>
        <w:spacing w:after="0"/>
        <w:ind w:right="-96"/>
      </w:pPr>
      <w:r w:rsidRPr="003F7142">
        <w:rPr>
          <w:rFonts w:ascii="Arial" w:hAnsi="Arial"/>
          <w:sz w:val="32"/>
        </w:rPr>
        <w:t>Potential target Release:</w:t>
      </w:r>
      <w:r>
        <w:t xml:space="preserve"> Rel-1</w:t>
      </w:r>
      <w:r w:rsidR="004D70DE">
        <w:t>8</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proofErr w:type="spellStart"/>
      <w:r>
        <w:rPr>
          <w:bCs/>
        </w:rPr>
        <w:t>Analyze</w:t>
      </w:r>
      <w:proofErr w:type="spellEnd"/>
      <w:r>
        <w:rPr>
          <w:bCs/>
        </w:rPr>
        <w:t xml:space="preserv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7CDE152" w14:textId="2CA4D64E" w:rsidR="00090861" w:rsidRDefault="001D6AFA" w:rsidP="001D6AFA">
      <w:pPr>
        <w:numPr>
          <w:ilvl w:val="0"/>
          <w:numId w:val="8"/>
        </w:numPr>
        <w:spacing w:after="0"/>
        <w:rPr>
          <w:bCs/>
        </w:rPr>
      </w:pPr>
      <w:r>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reflector </w:t>
      </w:r>
      <w:r w:rsidRPr="002D6FF7">
        <w:t xml:space="preserve"> before </w:t>
      </w:r>
      <w:proofErr w:type="spellStart"/>
      <w:r w:rsidR="00F91302" w:rsidRPr="002D6FF7">
        <w:t>tdoc</w:t>
      </w:r>
      <w:proofErr w:type="spellEnd"/>
      <w:r w:rsidR="00F91302" w:rsidRPr="002D6FF7">
        <w:t xml:space="preserve">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When requesting the new 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lastRenderedPageBreak/>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14:paraId="55FD870E" w14:textId="77777777" w:rsidTr="004A01E8">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4A01E8">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06DEE860" w14:textId="77777777" w:rsidR="001D6AFA" w:rsidRPr="00394D25" w:rsidRDefault="001D6AFA" w:rsidP="00E83ED4">
            <w:pPr>
              <w:spacing w:after="0"/>
              <w:rPr>
                <w:bCs/>
                <w:sz w:val="18"/>
              </w:rPr>
            </w:pPr>
          </w:p>
        </w:tc>
      </w:tr>
      <w:tr w:rsidR="00934928" w:rsidRPr="00394D25" w14:paraId="783D403B" w14:textId="77777777" w:rsidTr="004A01E8">
        <w:tc>
          <w:tcPr>
            <w:tcW w:w="627" w:type="dxa"/>
            <w:shd w:val="clear" w:color="auto" w:fill="auto"/>
          </w:tcPr>
          <w:p w14:paraId="06B83D6C" w14:textId="53B51456" w:rsidR="00934928" w:rsidRPr="00394D25" w:rsidRDefault="00934928" w:rsidP="00934928">
            <w:pPr>
              <w:spacing w:after="0"/>
              <w:rPr>
                <w:bCs/>
                <w:sz w:val="18"/>
              </w:rPr>
            </w:pPr>
            <w:r>
              <w:rPr>
                <w:sz w:val="18"/>
                <w:szCs w:val="18"/>
              </w:rPr>
              <w:t>n8</w:t>
            </w:r>
          </w:p>
        </w:tc>
        <w:tc>
          <w:tcPr>
            <w:tcW w:w="1507" w:type="dxa"/>
            <w:shd w:val="clear" w:color="auto" w:fill="auto"/>
          </w:tcPr>
          <w:p w14:paraId="64DA1144" w14:textId="77777777" w:rsidR="00934928" w:rsidRPr="00F66F71" w:rsidRDefault="00934928" w:rsidP="00934928">
            <w:pPr>
              <w:jc w:val="center"/>
              <w:rPr>
                <w:sz w:val="18"/>
                <w:szCs w:val="18"/>
              </w:rPr>
            </w:pPr>
            <w:r w:rsidRPr="00F66F71">
              <w:rPr>
                <w:sz w:val="18"/>
                <w:szCs w:val="18"/>
              </w:rPr>
              <w:t>25</w:t>
            </w:r>
            <w:r>
              <w:rPr>
                <w:sz w:val="18"/>
                <w:szCs w:val="18"/>
              </w:rPr>
              <w:t xml:space="preserve"> </w:t>
            </w:r>
            <w:r w:rsidRPr="00F66F71">
              <w:rPr>
                <w:sz w:val="18"/>
                <w:szCs w:val="18"/>
              </w:rPr>
              <w:t>MHz for both BS and UE</w:t>
            </w:r>
          </w:p>
          <w:p w14:paraId="0FCE752B" w14:textId="1CD5385E" w:rsidR="00934928" w:rsidRPr="00394D25" w:rsidRDefault="00934928" w:rsidP="00934928">
            <w:pPr>
              <w:spacing w:after="0"/>
              <w:jc w:val="center"/>
              <w:rPr>
                <w:bCs/>
                <w:sz w:val="18"/>
              </w:rPr>
            </w:pPr>
            <w:r w:rsidRPr="00F66F71">
              <w:rPr>
                <w:sz w:val="18"/>
                <w:szCs w:val="18"/>
              </w:rPr>
              <w:t>(15 kHz SCS for 25 MHz)</w:t>
            </w:r>
          </w:p>
        </w:tc>
        <w:tc>
          <w:tcPr>
            <w:tcW w:w="1638" w:type="dxa"/>
            <w:shd w:val="clear" w:color="auto" w:fill="auto"/>
          </w:tcPr>
          <w:p w14:paraId="3AE03FBF" w14:textId="77777777" w:rsidR="00934928" w:rsidRDefault="00934928" w:rsidP="00934928">
            <w:pPr>
              <w:rPr>
                <w:sz w:val="18"/>
                <w:szCs w:val="18"/>
              </w:rPr>
            </w:pPr>
            <w:r>
              <w:rPr>
                <w:sz w:val="18"/>
                <w:szCs w:val="18"/>
              </w:rPr>
              <w:t>Johannes H</w:t>
            </w:r>
            <w:r w:rsidRPr="0099695E">
              <w:rPr>
                <w:sz w:val="18"/>
                <w:szCs w:val="18"/>
              </w:rPr>
              <w:t>ejselbaek</w:t>
            </w:r>
            <w:r>
              <w:rPr>
                <w:sz w:val="18"/>
                <w:szCs w:val="18"/>
              </w:rPr>
              <w:t>,</w:t>
            </w:r>
          </w:p>
          <w:p w14:paraId="7E71A857" w14:textId="47FA54CF" w:rsidR="00934928" w:rsidRPr="00D714AB" w:rsidRDefault="00934928" w:rsidP="00934928">
            <w:pPr>
              <w:spacing w:after="0"/>
              <w:rPr>
                <w:bCs/>
                <w:sz w:val="18"/>
                <w:lang w:val="sv-SE"/>
              </w:rPr>
            </w:pPr>
            <w:r>
              <w:rPr>
                <w:sz w:val="18"/>
                <w:szCs w:val="18"/>
              </w:rPr>
              <w:t>Nokia</w:t>
            </w:r>
          </w:p>
        </w:tc>
        <w:tc>
          <w:tcPr>
            <w:tcW w:w="3305" w:type="dxa"/>
            <w:shd w:val="clear" w:color="auto" w:fill="auto"/>
          </w:tcPr>
          <w:p w14:paraId="0DB5682D" w14:textId="69945B8B" w:rsidR="00934928" w:rsidRPr="00D714AB" w:rsidRDefault="00934928" w:rsidP="00934928">
            <w:pPr>
              <w:spacing w:after="0"/>
              <w:rPr>
                <w:bCs/>
                <w:sz w:val="18"/>
                <w:lang w:val="sv-SE"/>
              </w:rPr>
            </w:pPr>
            <w:r w:rsidRPr="0099695E">
              <w:t>johannes.hejselbaek@nokia.com</w:t>
            </w:r>
          </w:p>
        </w:tc>
        <w:tc>
          <w:tcPr>
            <w:tcW w:w="2017" w:type="dxa"/>
            <w:shd w:val="clear" w:color="auto" w:fill="auto"/>
          </w:tcPr>
          <w:p w14:paraId="036A352F" w14:textId="7B88D53C" w:rsidR="00934928" w:rsidRPr="00394D25" w:rsidRDefault="00934928" w:rsidP="00934928">
            <w:pPr>
              <w:spacing w:after="0"/>
              <w:rPr>
                <w:bCs/>
                <w:sz w:val="18"/>
                <w:lang w:val="en-US"/>
              </w:rPr>
            </w:pPr>
            <w:r w:rsidRPr="00F66F71">
              <w:rPr>
                <w:sz w:val="18"/>
                <w:szCs w:val="18"/>
              </w:rPr>
              <w:t xml:space="preserve">Qualcomm, </w:t>
            </w:r>
            <w:proofErr w:type="spellStart"/>
            <w:r w:rsidRPr="00F66F71">
              <w:rPr>
                <w:sz w:val="18"/>
                <w:szCs w:val="18"/>
              </w:rPr>
              <w:t>Mediatek</w:t>
            </w:r>
            <w:proofErr w:type="spellEnd"/>
            <w:r w:rsidRPr="00F66F71">
              <w:rPr>
                <w:sz w:val="18"/>
                <w:szCs w:val="18"/>
              </w:rPr>
              <w:t xml:space="preserve">, Samsung, </w:t>
            </w:r>
            <w:r>
              <w:rPr>
                <w:sz w:val="18"/>
                <w:szCs w:val="18"/>
              </w:rPr>
              <w:t>Ericsson</w:t>
            </w:r>
          </w:p>
        </w:tc>
        <w:tc>
          <w:tcPr>
            <w:tcW w:w="3919" w:type="dxa"/>
          </w:tcPr>
          <w:p w14:paraId="1C86ED58" w14:textId="4B6954A9" w:rsidR="00934928" w:rsidRPr="00394D25" w:rsidRDefault="00934928" w:rsidP="00934928">
            <w:pPr>
              <w:spacing w:after="0"/>
              <w:rPr>
                <w:bCs/>
                <w:sz w:val="18"/>
                <w:lang w:val="en-US"/>
              </w:rPr>
            </w:pPr>
            <w:r w:rsidRPr="00F66F71">
              <w:rPr>
                <w:sz w:val="18"/>
                <w:szCs w:val="18"/>
              </w:rPr>
              <w:t xml:space="preserve">To fully utilize the licensed bandwidth of </w:t>
            </w:r>
            <w:r>
              <w:rPr>
                <w:sz w:val="18"/>
                <w:szCs w:val="18"/>
              </w:rPr>
              <w:t xml:space="preserve">some operators on </w:t>
            </w:r>
            <w:r w:rsidRPr="00F66F71">
              <w:rPr>
                <w:sz w:val="18"/>
                <w:szCs w:val="18"/>
              </w:rPr>
              <w:t>n</w:t>
            </w:r>
            <w:r>
              <w:rPr>
                <w:sz w:val="18"/>
                <w:szCs w:val="18"/>
              </w:rPr>
              <w:t>8</w:t>
            </w:r>
            <w:r w:rsidRPr="00F66F71">
              <w:rPr>
                <w:sz w:val="18"/>
                <w:szCs w:val="18"/>
              </w:rPr>
              <w:t>, 25MHz channel bandwidth are proposed to be added.</w:t>
            </w:r>
          </w:p>
        </w:tc>
        <w:tc>
          <w:tcPr>
            <w:tcW w:w="2021" w:type="dxa"/>
          </w:tcPr>
          <w:p w14:paraId="7F4C1551" w14:textId="22E1A699" w:rsidR="00934928" w:rsidRPr="00394D25" w:rsidRDefault="00934928" w:rsidP="00934928">
            <w:pPr>
              <w:spacing w:after="0"/>
              <w:rPr>
                <w:bCs/>
                <w:sz w:val="18"/>
                <w:lang w:val="en-US"/>
              </w:rPr>
            </w:pPr>
            <w:r>
              <w:rPr>
                <w:sz w:val="18"/>
                <w:szCs w:val="18"/>
                <w:lang w:val="en-US"/>
              </w:rPr>
              <w:t>DL up to 35MHz is optionally supported. UL requires verification</w:t>
            </w:r>
          </w:p>
        </w:tc>
        <w:tc>
          <w:tcPr>
            <w:tcW w:w="1276" w:type="dxa"/>
            <w:shd w:val="clear" w:color="auto" w:fill="auto"/>
          </w:tcPr>
          <w:p w14:paraId="24DAC827" w14:textId="45C0EED5" w:rsidR="00934928" w:rsidRPr="00394D25" w:rsidRDefault="00934928" w:rsidP="00934928">
            <w:pPr>
              <w:spacing w:after="0"/>
              <w:rPr>
                <w:bCs/>
                <w:sz w:val="18"/>
                <w:lang w:val="en-US"/>
              </w:rPr>
            </w:pPr>
            <w:r>
              <w:rPr>
                <w:bCs/>
                <w:sz w:val="18"/>
                <w:lang w:val="en-US"/>
              </w:rPr>
              <w:t>New</w:t>
            </w:r>
          </w:p>
        </w:tc>
      </w:tr>
      <w:tr w:rsidR="00934928" w:rsidRPr="00394D25" w14:paraId="7A83DF94" w14:textId="77777777" w:rsidTr="004A01E8">
        <w:tc>
          <w:tcPr>
            <w:tcW w:w="627" w:type="dxa"/>
            <w:shd w:val="clear" w:color="auto" w:fill="auto"/>
          </w:tcPr>
          <w:p w14:paraId="60D5FCE3" w14:textId="21BB359E" w:rsidR="00934928" w:rsidRPr="00394D25" w:rsidRDefault="00934928" w:rsidP="00934928">
            <w:pPr>
              <w:spacing w:after="0"/>
              <w:rPr>
                <w:bCs/>
                <w:sz w:val="18"/>
              </w:rPr>
            </w:pPr>
          </w:p>
        </w:tc>
        <w:tc>
          <w:tcPr>
            <w:tcW w:w="1507" w:type="dxa"/>
            <w:shd w:val="clear" w:color="auto" w:fill="auto"/>
          </w:tcPr>
          <w:p w14:paraId="76D187A0" w14:textId="010B1898" w:rsidR="00934928" w:rsidRPr="00394D25" w:rsidRDefault="00934928" w:rsidP="00934928">
            <w:pPr>
              <w:spacing w:after="0"/>
              <w:jc w:val="center"/>
              <w:rPr>
                <w:bCs/>
                <w:sz w:val="18"/>
              </w:rPr>
            </w:pPr>
          </w:p>
        </w:tc>
        <w:tc>
          <w:tcPr>
            <w:tcW w:w="1638" w:type="dxa"/>
            <w:shd w:val="clear" w:color="auto" w:fill="auto"/>
          </w:tcPr>
          <w:p w14:paraId="5F4D052D" w14:textId="537D17E9" w:rsidR="00934928" w:rsidRPr="00D714AB" w:rsidRDefault="00934928" w:rsidP="00934928">
            <w:pPr>
              <w:spacing w:after="0"/>
              <w:rPr>
                <w:bCs/>
                <w:sz w:val="18"/>
                <w:lang w:val="sv-SE"/>
              </w:rPr>
            </w:pPr>
          </w:p>
        </w:tc>
        <w:tc>
          <w:tcPr>
            <w:tcW w:w="3305" w:type="dxa"/>
            <w:shd w:val="clear" w:color="auto" w:fill="auto"/>
          </w:tcPr>
          <w:p w14:paraId="1AC1BFBA" w14:textId="77777777" w:rsidR="00934928" w:rsidRPr="00D714AB" w:rsidRDefault="00934928" w:rsidP="00934928">
            <w:pPr>
              <w:spacing w:after="0"/>
              <w:rPr>
                <w:bCs/>
                <w:sz w:val="18"/>
                <w:lang w:val="sv-SE"/>
              </w:rPr>
            </w:pPr>
          </w:p>
        </w:tc>
        <w:tc>
          <w:tcPr>
            <w:tcW w:w="2017" w:type="dxa"/>
            <w:shd w:val="clear" w:color="auto" w:fill="auto"/>
          </w:tcPr>
          <w:p w14:paraId="15E515BE" w14:textId="7F720029" w:rsidR="00934928" w:rsidRPr="00394D25" w:rsidRDefault="00934928" w:rsidP="00934928">
            <w:pPr>
              <w:spacing w:after="0"/>
              <w:rPr>
                <w:bCs/>
                <w:sz w:val="18"/>
                <w:lang w:val="en-US"/>
              </w:rPr>
            </w:pPr>
          </w:p>
        </w:tc>
        <w:tc>
          <w:tcPr>
            <w:tcW w:w="3919" w:type="dxa"/>
          </w:tcPr>
          <w:p w14:paraId="107FE554" w14:textId="4ADC45E3" w:rsidR="00934928" w:rsidRPr="00394D25" w:rsidRDefault="00934928" w:rsidP="00934928">
            <w:pPr>
              <w:spacing w:after="0"/>
              <w:rPr>
                <w:bCs/>
                <w:sz w:val="18"/>
                <w:lang w:val="en-US"/>
              </w:rPr>
            </w:pPr>
          </w:p>
        </w:tc>
        <w:tc>
          <w:tcPr>
            <w:tcW w:w="2021" w:type="dxa"/>
          </w:tcPr>
          <w:p w14:paraId="158D900D" w14:textId="61C12CB0" w:rsidR="00934928" w:rsidRPr="00394D25" w:rsidRDefault="00934928" w:rsidP="00934928">
            <w:pPr>
              <w:spacing w:after="0"/>
              <w:rPr>
                <w:bCs/>
                <w:sz w:val="18"/>
                <w:lang w:val="en-US"/>
              </w:rPr>
            </w:pPr>
          </w:p>
        </w:tc>
        <w:tc>
          <w:tcPr>
            <w:tcW w:w="1276" w:type="dxa"/>
            <w:shd w:val="clear" w:color="auto" w:fill="auto"/>
          </w:tcPr>
          <w:p w14:paraId="72DBEF9A" w14:textId="02E68D23" w:rsidR="00934928" w:rsidRPr="00394D25" w:rsidRDefault="00934928" w:rsidP="00934928">
            <w:pPr>
              <w:spacing w:after="0"/>
              <w:rPr>
                <w:bCs/>
                <w:sz w:val="18"/>
                <w:lang w:val="en-US"/>
              </w:rPr>
            </w:pPr>
          </w:p>
        </w:tc>
      </w:tr>
      <w:tr w:rsidR="00934928" w:rsidRPr="00394D25" w14:paraId="22888C8E" w14:textId="77777777" w:rsidTr="004A01E8">
        <w:tc>
          <w:tcPr>
            <w:tcW w:w="627" w:type="dxa"/>
            <w:shd w:val="clear" w:color="auto" w:fill="auto"/>
          </w:tcPr>
          <w:p w14:paraId="30251BB1" w14:textId="06E2C80B" w:rsidR="00934928" w:rsidRPr="00394D25" w:rsidRDefault="00934928" w:rsidP="00934928">
            <w:pPr>
              <w:spacing w:after="0"/>
              <w:rPr>
                <w:bCs/>
                <w:sz w:val="18"/>
              </w:rPr>
            </w:pPr>
          </w:p>
        </w:tc>
        <w:tc>
          <w:tcPr>
            <w:tcW w:w="1507" w:type="dxa"/>
            <w:shd w:val="clear" w:color="auto" w:fill="auto"/>
          </w:tcPr>
          <w:p w14:paraId="231C7E84" w14:textId="5F818546" w:rsidR="00934928" w:rsidRPr="00394D25" w:rsidRDefault="00934928" w:rsidP="00934928">
            <w:pPr>
              <w:spacing w:after="0"/>
              <w:jc w:val="center"/>
              <w:rPr>
                <w:bCs/>
                <w:sz w:val="18"/>
              </w:rPr>
            </w:pPr>
          </w:p>
        </w:tc>
        <w:tc>
          <w:tcPr>
            <w:tcW w:w="1638" w:type="dxa"/>
            <w:shd w:val="clear" w:color="auto" w:fill="auto"/>
          </w:tcPr>
          <w:p w14:paraId="172E60C0" w14:textId="785E94DB" w:rsidR="00934928" w:rsidRPr="00394D25" w:rsidRDefault="00934928" w:rsidP="00934928">
            <w:pPr>
              <w:spacing w:after="0"/>
              <w:rPr>
                <w:bCs/>
                <w:sz w:val="18"/>
              </w:rPr>
            </w:pPr>
          </w:p>
        </w:tc>
        <w:tc>
          <w:tcPr>
            <w:tcW w:w="3305" w:type="dxa"/>
            <w:shd w:val="clear" w:color="auto" w:fill="auto"/>
          </w:tcPr>
          <w:p w14:paraId="69427493" w14:textId="79B6E43B" w:rsidR="00934928" w:rsidRPr="00394D25" w:rsidRDefault="00934928" w:rsidP="00934928">
            <w:pPr>
              <w:spacing w:after="0"/>
              <w:rPr>
                <w:bCs/>
                <w:sz w:val="18"/>
              </w:rPr>
            </w:pPr>
          </w:p>
        </w:tc>
        <w:tc>
          <w:tcPr>
            <w:tcW w:w="2017" w:type="dxa"/>
            <w:shd w:val="clear" w:color="auto" w:fill="auto"/>
          </w:tcPr>
          <w:p w14:paraId="357F088A" w14:textId="7C879D9F" w:rsidR="00934928" w:rsidRPr="00394D25" w:rsidRDefault="00934928" w:rsidP="00934928">
            <w:pPr>
              <w:spacing w:after="0"/>
              <w:rPr>
                <w:bCs/>
                <w:sz w:val="18"/>
                <w:lang w:val="en-US"/>
              </w:rPr>
            </w:pPr>
          </w:p>
        </w:tc>
        <w:tc>
          <w:tcPr>
            <w:tcW w:w="3919" w:type="dxa"/>
          </w:tcPr>
          <w:p w14:paraId="65776781" w14:textId="617FBD22" w:rsidR="00934928" w:rsidRPr="00394D25" w:rsidRDefault="00934928" w:rsidP="00934928">
            <w:pPr>
              <w:spacing w:after="0"/>
              <w:rPr>
                <w:bCs/>
                <w:sz w:val="18"/>
                <w:lang w:val="en-US"/>
              </w:rPr>
            </w:pPr>
          </w:p>
        </w:tc>
        <w:tc>
          <w:tcPr>
            <w:tcW w:w="2021" w:type="dxa"/>
          </w:tcPr>
          <w:p w14:paraId="30CAA3BE" w14:textId="1FC4F1DF" w:rsidR="00934928" w:rsidRPr="00394D25" w:rsidRDefault="00934928" w:rsidP="00934928">
            <w:pPr>
              <w:spacing w:after="0"/>
              <w:rPr>
                <w:bCs/>
                <w:sz w:val="18"/>
                <w:lang w:val="en-US"/>
              </w:rPr>
            </w:pPr>
          </w:p>
        </w:tc>
        <w:tc>
          <w:tcPr>
            <w:tcW w:w="1276" w:type="dxa"/>
            <w:shd w:val="clear" w:color="auto" w:fill="auto"/>
          </w:tcPr>
          <w:p w14:paraId="68F88EBB" w14:textId="2604C34C" w:rsidR="00934928" w:rsidRPr="00394D25" w:rsidRDefault="00934928" w:rsidP="00934928">
            <w:pPr>
              <w:spacing w:after="0"/>
              <w:rPr>
                <w:bCs/>
                <w:sz w:val="18"/>
                <w:lang w:val="en-US"/>
              </w:rPr>
            </w:pPr>
          </w:p>
        </w:tc>
      </w:tr>
      <w:tr w:rsidR="00934928" w:rsidRPr="00394D25" w14:paraId="5DFFE9E9" w14:textId="77777777" w:rsidTr="004A01E8">
        <w:tc>
          <w:tcPr>
            <w:tcW w:w="627" w:type="dxa"/>
            <w:shd w:val="clear" w:color="auto" w:fill="auto"/>
          </w:tcPr>
          <w:p w14:paraId="6B84D749" w14:textId="38BC7A0B" w:rsidR="00934928" w:rsidRPr="00394D25" w:rsidRDefault="00934928" w:rsidP="00934928">
            <w:pPr>
              <w:spacing w:after="0"/>
              <w:rPr>
                <w:bCs/>
                <w:sz w:val="18"/>
              </w:rPr>
            </w:pPr>
          </w:p>
        </w:tc>
        <w:tc>
          <w:tcPr>
            <w:tcW w:w="1507" w:type="dxa"/>
            <w:shd w:val="clear" w:color="auto" w:fill="auto"/>
          </w:tcPr>
          <w:p w14:paraId="63AB762E" w14:textId="4C321780" w:rsidR="00934928" w:rsidRPr="00394D25" w:rsidRDefault="00934928" w:rsidP="00934928">
            <w:pPr>
              <w:spacing w:after="0"/>
              <w:jc w:val="center"/>
              <w:rPr>
                <w:bCs/>
                <w:sz w:val="18"/>
              </w:rPr>
            </w:pPr>
          </w:p>
        </w:tc>
        <w:tc>
          <w:tcPr>
            <w:tcW w:w="1638" w:type="dxa"/>
            <w:shd w:val="clear" w:color="auto" w:fill="auto"/>
          </w:tcPr>
          <w:p w14:paraId="43E1BF64" w14:textId="42E7A858" w:rsidR="00934928" w:rsidRPr="00394D25" w:rsidRDefault="00934928" w:rsidP="00934928">
            <w:pPr>
              <w:rPr>
                <w:sz w:val="18"/>
                <w:lang w:val="de-CH" w:eastAsia="zh-CN"/>
              </w:rPr>
            </w:pPr>
          </w:p>
        </w:tc>
        <w:tc>
          <w:tcPr>
            <w:tcW w:w="3305" w:type="dxa"/>
            <w:shd w:val="clear" w:color="auto" w:fill="auto"/>
          </w:tcPr>
          <w:p w14:paraId="467842C2" w14:textId="7E093949" w:rsidR="00934928" w:rsidRPr="00394D25" w:rsidRDefault="00934928" w:rsidP="00934928">
            <w:pPr>
              <w:spacing w:after="0"/>
              <w:rPr>
                <w:sz w:val="18"/>
                <w:lang w:val="de-CH" w:eastAsia="zh-CN"/>
              </w:rPr>
            </w:pPr>
          </w:p>
        </w:tc>
        <w:tc>
          <w:tcPr>
            <w:tcW w:w="2017" w:type="dxa"/>
            <w:shd w:val="clear" w:color="auto" w:fill="auto"/>
          </w:tcPr>
          <w:p w14:paraId="0EA5E7BE" w14:textId="0E98267D" w:rsidR="00934928" w:rsidRPr="00394D25" w:rsidRDefault="00934928" w:rsidP="00934928">
            <w:pPr>
              <w:spacing w:after="0"/>
              <w:rPr>
                <w:bCs/>
                <w:sz w:val="18"/>
                <w:lang w:val="en-US"/>
              </w:rPr>
            </w:pPr>
          </w:p>
        </w:tc>
        <w:tc>
          <w:tcPr>
            <w:tcW w:w="3919" w:type="dxa"/>
          </w:tcPr>
          <w:p w14:paraId="0DB820A5" w14:textId="6F5442EB" w:rsidR="00934928" w:rsidRPr="00394D25" w:rsidRDefault="00934928" w:rsidP="00934928">
            <w:pPr>
              <w:spacing w:after="0"/>
              <w:rPr>
                <w:bCs/>
                <w:sz w:val="18"/>
                <w:lang w:val="en-US"/>
              </w:rPr>
            </w:pPr>
          </w:p>
        </w:tc>
        <w:tc>
          <w:tcPr>
            <w:tcW w:w="2021" w:type="dxa"/>
          </w:tcPr>
          <w:p w14:paraId="6BC90B64" w14:textId="1D1FFDB1" w:rsidR="00934928" w:rsidRPr="00394D25" w:rsidRDefault="00934928" w:rsidP="00934928">
            <w:pPr>
              <w:spacing w:after="0"/>
              <w:rPr>
                <w:bCs/>
                <w:sz w:val="18"/>
                <w:lang w:val="en-US"/>
              </w:rPr>
            </w:pPr>
          </w:p>
        </w:tc>
        <w:tc>
          <w:tcPr>
            <w:tcW w:w="1276" w:type="dxa"/>
            <w:shd w:val="clear" w:color="auto" w:fill="auto"/>
          </w:tcPr>
          <w:p w14:paraId="1AC6F70A" w14:textId="4520F9E7" w:rsidR="00934928" w:rsidRPr="00394D25" w:rsidRDefault="00934928" w:rsidP="00934928">
            <w:pPr>
              <w:spacing w:after="0"/>
              <w:rPr>
                <w:bCs/>
                <w:sz w:val="18"/>
                <w:lang w:val="en-US"/>
              </w:rPr>
            </w:pPr>
          </w:p>
        </w:tc>
      </w:tr>
      <w:tr w:rsidR="00934928" w:rsidRPr="00394D25" w14:paraId="7A03F349" w14:textId="77777777" w:rsidTr="004A01E8">
        <w:tc>
          <w:tcPr>
            <w:tcW w:w="627" w:type="dxa"/>
            <w:shd w:val="clear" w:color="auto" w:fill="auto"/>
          </w:tcPr>
          <w:p w14:paraId="3DBD8116" w14:textId="7F224349" w:rsidR="00934928" w:rsidRDefault="00934928" w:rsidP="00934928">
            <w:pPr>
              <w:spacing w:after="0"/>
              <w:rPr>
                <w:bCs/>
                <w:sz w:val="18"/>
              </w:rPr>
            </w:pPr>
          </w:p>
        </w:tc>
        <w:tc>
          <w:tcPr>
            <w:tcW w:w="1507" w:type="dxa"/>
            <w:shd w:val="clear" w:color="auto" w:fill="auto"/>
          </w:tcPr>
          <w:p w14:paraId="769536CA" w14:textId="72A6AC05" w:rsidR="00934928" w:rsidRDefault="00934928" w:rsidP="00934928">
            <w:pPr>
              <w:spacing w:after="0"/>
              <w:jc w:val="center"/>
              <w:rPr>
                <w:sz w:val="18"/>
                <w:szCs w:val="18"/>
              </w:rPr>
            </w:pPr>
          </w:p>
        </w:tc>
        <w:tc>
          <w:tcPr>
            <w:tcW w:w="1638" w:type="dxa"/>
            <w:shd w:val="clear" w:color="auto" w:fill="auto"/>
          </w:tcPr>
          <w:p w14:paraId="5563DAE4" w14:textId="64B79A48" w:rsidR="00934928" w:rsidRDefault="00934928" w:rsidP="00934928">
            <w:pPr>
              <w:rPr>
                <w:sz w:val="18"/>
                <w:szCs w:val="18"/>
              </w:rPr>
            </w:pPr>
          </w:p>
        </w:tc>
        <w:tc>
          <w:tcPr>
            <w:tcW w:w="3305" w:type="dxa"/>
            <w:shd w:val="clear" w:color="auto" w:fill="auto"/>
          </w:tcPr>
          <w:p w14:paraId="72D1523D" w14:textId="09E3015A" w:rsidR="00934928" w:rsidRDefault="00934928" w:rsidP="00934928">
            <w:pPr>
              <w:spacing w:after="0"/>
            </w:pPr>
          </w:p>
        </w:tc>
        <w:tc>
          <w:tcPr>
            <w:tcW w:w="2017" w:type="dxa"/>
            <w:shd w:val="clear" w:color="auto" w:fill="auto"/>
          </w:tcPr>
          <w:p w14:paraId="634CE033" w14:textId="54D85288" w:rsidR="00934928" w:rsidRPr="00A12451" w:rsidRDefault="00934928" w:rsidP="00934928">
            <w:pPr>
              <w:spacing w:after="0"/>
              <w:rPr>
                <w:bCs/>
                <w:sz w:val="18"/>
                <w:lang w:val="en-US"/>
              </w:rPr>
            </w:pPr>
          </w:p>
        </w:tc>
        <w:tc>
          <w:tcPr>
            <w:tcW w:w="3919" w:type="dxa"/>
          </w:tcPr>
          <w:p w14:paraId="1741F00D" w14:textId="7B7F11BC" w:rsidR="00934928" w:rsidRPr="00A12451" w:rsidRDefault="00934928" w:rsidP="00934928">
            <w:pPr>
              <w:spacing w:after="0"/>
              <w:rPr>
                <w:bCs/>
                <w:sz w:val="18"/>
                <w:lang w:val="en-US"/>
              </w:rPr>
            </w:pPr>
          </w:p>
        </w:tc>
        <w:tc>
          <w:tcPr>
            <w:tcW w:w="2021" w:type="dxa"/>
          </w:tcPr>
          <w:p w14:paraId="57A2EF4C" w14:textId="4D561C0E" w:rsidR="00934928" w:rsidRPr="00A12451" w:rsidRDefault="00934928" w:rsidP="00934928">
            <w:pPr>
              <w:spacing w:after="0"/>
              <w:rPr>
                <w:bCs/>
                <w:sz w:val="18"/>
                <w:lang w:val="en-US"/>
              </w:rPr>
            </w:pPr>
          </w:p>
        </w:tc>
        <w:tc>
          <w:tcPr>
            <w:tcW w:w="1276" w:type="dxa"/>
            <w:shd w:val="clear" w:color="auto" w:fill="auto"/>
          </w:tcPr>
          <w:p w14:paraId="20C328E1" w14:textId="31A2CB18" w:rsidR="00934928" w:rsidRDefault="00934928" w:rsidP="00934928">
            <w:pPr>
              <w:spacing w:after="0"/>
              <w:rPr>
                <w:bCs/>
                <w:sz w:val="18"/>
                <w:lang w:val="en-US"/>
              </w:rPr>
            </w:pPr>
          </w:p>
        </w:tc>
      </w:tr>
      <w:tr w:rsidR="00934928" w:rsidRPr="00394D25" w14:paraId="7DE453FA" w14:textId="77777777" w:rsidTr="004A01E8">
        <w:tc>
          <w:tcPr>
            <w:tcW w:w="627" w:type="dxa"/>
            <w:shd w:val="clear" w:color="auto" w:fill="auto"/>
          </w:tcPr>
          <w:p w14:paraId="04993687" w14:textId="743B8E1C" w:rsidR="00934928" w:rsidRDefault="00934928" w:rsidP="00934928">
            <w:pPr>
              <w:spacing w:after="0"/>
              <w:rPr>
                <w:bCs/>
                <w:sz w:val="18"/>
              </w:rPr>
            </w:pPr>
          </w:p>
        </w:tc>
        <w:tc>
          <w:tcPr>
            <w:tcW w:w="1507" w:type="dxa"/>
            <w:shd w:val="clear" w:color="auto" w:fill="auto"/>
          </w:tcPr>
          <w:p w14:paraId="5BE823BF" w14:textId="611B6D43" w:rsidR="00934928" w:rsidRDefault="00934928" w:rsidP="00934928">
            <w:pPr>
              <w:spacing w:after="0"/>
              <w:jc w:val="center"/>
              <w:rPr>
                <w:sz w:val="18"/>
                <w:szCs w:val="18"/>
              </w:rPr>
            </w:pPr>
          </w:p>
        </w:tc>
        <w:tc>
          <w:tcPr>
            <w:tcW w:w="1638" w:type="dxa"/>
            <w:shd w:val="clear" w:color="auto" w:fill="auto"/>
          </w:tcPr>
          <w:p w14:paraId="73B040DB" w14:textId="3B059B16" w:rsidR="00934928" w:rsidRDefault="00934928" w:rsidP="00934928">
            <w:pPr>
              <w:rPr>
                <w:sz w:val="18"/>
                <w:szCs w:val="18"/>
              </w:rPr>
            </w:pPr>
          </w:p>
        </w:tc>
        <w:tc>
          <w:tcPr>
            <w:tcW w:w="3305" w:type="dxa"/>
            <w:shd w:val="clear" w:color="auto" w:fill="auto"/>
          </w:tcPr>
          <w:p w14:paraId="4BB51608" w14:textId="3692DBC3" w:rsidR="00934928" w:rsidRDefault="00934928" w:rsidP="00934928">
            <w:pPr>
              <w:spacing w:after="0"/>
            </w:pPr>
          </w:p>
        </w:tc>
        <w:tc>
          <w:tcPr>
            <w:tcW w:w="2017" w:type="dxa"/>
            <w:shd w:val="clear" w:color="auto" w:fill="auto"/>
          </w:tcPr>
          <w:p w14:paraId="7D1B1023" w14:textId="1DC55677" w:rsidR="00934928" w:rsidRPr="00A12451" w:rsidRDefault="00934928" w:rsidP="00934928">
            <w:pPr>
              <w:spacing w:after="0"/>
              <w:rPr>
                <w:bCs/>
                <w:sz w:val="18"/>
                <w:lang w:val="en-US"/>
              </w:rPr>
            </w:pPr>
          </w:p>
        </w:tc>
        <w:tc>
          <w:tcPr>
            <w:tcW w:w="3919" w:type="dxa"/>
          </w:tcPr>
          <w:p w14:paraId="124709C0" w14:textId="04C8933E" w:rsidR="00934928" w:rsidRPr="00A12451" w:rsidRDefault="00934928" w:rsidP="00934928">
            <w:pPr>
              <w:spacing w:after="0"/>
              <w:rPr>
                <w:bCs/>
                <w:sz w:val="18"/>
                <w:lang w:val="en-US"/>
              </w:rPr>
            </w:pPr>
          </w:p>
        </w:tc>
        <w:tc>
          <w:tcPr>
            <w:tcW w:w="2021" w:type="dxa"/>
          </w:tcPr>
          <w:p w14:paraId="4A4DC81E" w14:textId="176E7D46" w:rsidR="00934928" w:rsidRPr="00A12451" w:rsidRDefault="00934928" w:rsidP="00934928">
            <w:pPr>
              <w:spacing w:after="0"/>
              <w:rPr>
                <w:bCs/>
                <w:sz w:val="18"/>
                <w:lang w:val="en-US"/>
              </w:rPr>
            </w:pPr>
          </w:p>
        </w:tc>
        <w:tc>
          <w:tcPr>
            <w:tcW w:w="1276" w:type="dxa"/>
            <w:shd w:val="clear" w:color="auto" w:fill="auto"/>
          </w:tcPr>
          <w:p w14:paraId="2502F7AC" w14:textId="607C30F1" w:rsidR="00934928" w:rsidRDefault="00934928" w:rsidP="00934928">
            <w:pPr>
              <w:spacing w:after="0"/>
              <w:rPr>
                <w:bCs/>
                <w:sz w:val="18"/>
                <w:lang w:val="en-US"/>
              </w:rPr>
            </w:pPr>
          </w:p>
        </w:tc>
      </w:tr>
      <w:tr w:rsidR="00934928" w:rsidRPr="00394D25" w14:paraId="42D871BC" w14:textId="77777777" w:rsidTr="004A01E8">
        <w:tc>
          <w:tcPr>
            <w:tcW w:w="627" w:type="dxa"/>
            <w:shd w:val="clear" w:color="auto" w:fill="auto"/>
          </w:tcPr>
          <w:p w14:paraId="3B769D80" w14:textId="77494CCC" w:rsidR="00934928" w:rsidRDefault="00934928" w:rsidP="00934928">
            <w:pPr>
              <w:spacing w:after="0"/>
              <w:rPr>
                <w:bCs/>
                <w:sz w:val="18"/>
              </w:rPr>
            </w:pPr>
          </w:p>
        </w:tc>
        <w:tc>
          <w:tcPr>
            <w:tcW w:w="1507" w:type="dxa"/>
            <w:shd w:val="clear" w:color="auto" w:fill="auto"/>
          </w:tcPr>
          <w:p w14:paraId="1ACED04D" w14:textId="348F44A5" w:rsidR="00934928" w:rsidRDefault="00934928" w:rsidP="00934928">
            <w:pPr>
              <w:spacing w:after="0"/>
              <w:jc w:val="center"/>
              <w:rPr>
                <w:sz w:val="18"/>
                <w:szCs w:val="18"/>
              </w:rPr>
            </w:pPr>
          </w:p>
        </w:tc>
        <w:tc>
          <w:tcPr>
            <w:tcW w:w="1638" w:type="dxa"/>
            <w:shd w:val="clear" w:color="auto" w:fill="auto"/>
          </w:tcPr>
          <w:p w14:paraId="0B19D804" w14:textId="55E7B172" w:rsidR="00934928" w:rsidRDefault="00934928" w:rsidP="00934928">
            <w:pPr>
              <w:rPr>
                <w:sz w:val="18"/>
                <w:szCs w:val="18"/>
              </w:rPr>
            </w:pPr>
          </w:p>
        </w:tc>
        <w:tc>
          <w:tcPr>
            <w:tcW w:w="3305" w:type="dxa"/>
            <w:shd w:val="clear" w:color="auto" w:fill="auto"/>
          </w:tcPr>
          <w:p w14:paraId="5E5A15C0" w14:textId="77777777" w:rsidR="00934928" w:rsidRDefault="00934928" w:rsidP="00934928">
            <w:pPr>
              <w:spacing w:after="0"/>
            </w:pPr>
          </w:p>
        </w:tc>
        <w:tc>
          <w:tcPr>
            <w:tcW w:w="2017" w:type="dxa"/>
            <w:shd w:val="clear" w:color="auto" w:fill="auto"/>
          </w:tcPr>
          <w:p w14:paraId="41014396" w14:textId="5B0124A5" w:rsidR="00934928" w:rsidRPr="00A12451" w:rsidRDefault="00934928" w:rsidP="00934928">
            <w:pPr>
              <w:spacing w:after="0"/>
              <w:rPr>
                <w:bCs/>
                <w:sz w:val="18"/>
                <w:lang w:val="en-US"/>
              </w:rPr>
            </w:pPr>
          </w:p>
        </w:tc>
        <w:tc>
          <w:tcPr>
            <w:tcW w:w="3919" w:type="dxa"/>
          </w:tcPr>
          <w:p w14:paraId="688AAD5A" w14:textId="536B6B53" w:rsidR="00934928" w:rsidRPr="00A12451" w:rsidRDefault="00934928" w:rsidP="00934928">
            <w:pPr>
              <w:spacing w:after="0"/>
              <w:rPr>
                <w:bCs/>
                <w:sz w:val="18"/>
                <w:lang w:val="en-US"/>
              </w:rPr>
            </w:pPr>
          </w:p>
        </w:tc>
        <w:tc>
          <w:tcPr>
            <w:tcW w:w="2021" w:type="dxa"/>
          </w:tcPr>
          <w:p w14:paraId="2B294A0F" w14:textId="29704748" w:rsidR="00934928" w:rsidRPr="00A12451" w:rsidRDefault="00934928" w:rsidP="00934928">
            <w:pPr>
              <w:spacing w:after="0"/>
              <w:rPr>
                <w:bCs/>
                <w:sz w:val="18"/>
                <w:lang w:val="en-US"/>
              </w:rPr>
            </w:pPr>
          </w:p>
        </w:tc>
        <w:tc>
          <w:tcPr>
            <w:tcW w:w="1276" w:type="dxa"/>
            <w:shd w:val="clear" w:color="auto" w:fill="auto"/>
          </w:tcPr>
          <w:p w14:paraId="6A0AFEA8" w14:textId="2BC7C228" w:rsidR="00934928" w:rsidRDefault="00934928" w:rsidP="00934928">
            <w:pPr>
              <w:spacing w:after="0"/>
              <w:rPr>
                <w:bCs/>
                <w:sz w:val="18"/>
                <w:lang w:val="en-US"/>
              </w:rPr>
            </w:pPr>
          </w:p>
        </w:tc>
      </w:tr>
      <w:tr w:rsidR="00934928" w:rsidRPr="00394D25" w14:paraId="45A23F8A" w14:textId="77777777" w:rsidTr="004A01E8">
        <w:tc>
          <w:tcPr>
            <w:tcW w:w="627" w:type="dxa"/>
            <w:shd w:val="clear" w:color="auto" w:fill="auto"/>
          </w:tcPr>
          <w:p w14:paraId="0490190F" w14:textId="4F9E8DD0" w:rsidR="00934928" w:rsidRPr="00B735A5" w:rsidRDefault="00934928" w:rsidP="00934928">
            <w:pPr>
              <w:spacing w:after="0"/>
              <w:rPr>
                <w:sz w:val="18"/>
                <w:szCs w:val="18"/>
              </w:rPr>
            </w:pPr>
          </w:p>
        </w:tc>
        <w:tc>
          <w:tcPr>
            <w:tcW w:w="1507" w:type="dxa"/>
            <w:shd w:val="clear" w:color="auto" w:fill="auto"/>
          </w:tcPr>
          <w:p w14:paraId="271E0D2C" w14:textId="199A4D92" w:rsidR="00934928" w:rsidRDefault="00934928" w:rsidP="00934928">
            <w:pPr>
              <w:spacing w:after="0"/>
              <w:jc w:val="center"/>
              <w:rPr>
                <w:sz w:val="18"/>
                <w:szCs w:val="18"/>
              </w:rPr>
            </w:pPr>
          </w:p>
        </w:tc>
        <w:tc>
          <w:tcPr>
            <w:tcW w:w="1638" w:type="dxa"/>
            <w:shd w:val="clear" w:color="auto" w:fill="auto"/>
          </w:tcPr>
          <w:p w14:paraId="46EC17B7" w14:textId="4444AC7F" w:rsidR="00934928" w:rsidRDefault="00934928" w:rsidP="00934928">
            <w:pPr>
              <w:rPr>
                <w:sz w:val="18"/>
                <w:szCs w:val="18"/>
              </w:rPr>
            </w:pPr>
          </w:p>
        </w:tc>
        <w:tc>
          <w:tcPr>
            <w:tcW w:w="3305" w:type="dxa"/>
            <w:shd w:val="clear" w:color="auto" w:fill="auto"/>
          </w:tcPr>
          <w:p w14:paraId="6A56B34D" w14:textId="24EA1C19" w:rsidR="00934928" w:rsidRPr="00D26380" w:rsidRDefault="00934928" w:rsidP="00934928">
            <w:pPr>
              <w:rPr>
                <w:lang w:val="sv-SE" w:eastAsia="en-US"/>
              </w:rPr>
            </w:pPr>
          </w:p>
        </w:tc>
        <w:tc>
          <w:tcPr>
            <w:tcW w:w="2017" w:type="dxa"/>
            <w:shd w:val="clear" w:color="auto" w:fill="auto"/>
          </w:tcPr>
          <w:p w14:paraId="1B29796D" w14:textId="46682898" w:rsidR="00934928" w:rsidRDefault="00934928" w:rsidP="00934928">
            <w:pPr>
              <w:spacing w:after="0"/>
              <w:rPr>
                <w:sz w:val="18"/>
                <w:szCs w:val="18"/>
              </w:rPr>
            </w:pPr>
          </w:p>
        </w:tc>
        <w:tc>
          <w:tcPr>
            <w:tcW w:w="3919" w:type="dxa"/>
          </w:tcPr>
          <w:p w14:paraId="21240605" w14:textId="5183BFF6" w:rsidR="00934928" w:rsidRDefault="00934928" w:rsidP="00934928">
            <w:pPr>
              <w:spacing w:after="0"/>
              <w:rPr>
                <w:sz w:val="18"/>
                <w:szCs w:val="18"/>
              </w:rPr>
            </w:pPr>
          </w:p>
        </w:tc>
        <w:tc>
          <w:tcPr>
            <w:tcW w:w="2021" w:type="dxa"/>
          </w:tcPr>
          <w:p w14:paraId="7E07A2DD" w14:textId="6B0247A7" w:rsidR="00934928" w:rsidRDefault="00934928" w:rsidP="00934928">
            <w:pPr>
              <w:spacing w:after="0"/>
              <w:rPr>
                <w:sz w:val="18"/>
                <w:szCs w:val="18"/>
              </w:rPr>
            </w:pPr>
          </w:p>
        </w:tc>
        <w:tc>
          <w:tcPr>
            <w:tcW w:w="1276" w:type="dxa"/>
            <w:shd w:val="clear" w:color="auto" w:fill="auto"/>
          </w:tcPr>
          <w:p w14:paraId="05FFE935" w14:textId="52142CAA" w:rsidR="00934928" w:rsidRDefault="00934928" w:rsidP="00934928">
            <w:pPr>
              <w:spacing w:after="0"/>
              <w:rPr>
                <w:bCs/>
                <w:sz w:val="18"/>
                <w:lang w:val="en-US"/>
              </w:rPr>
            </w:pPr>
          </w:p>
        </w:tc>
      </w:tr>
      <w:tr w:rsidR="00934928" w:rsidRPr="00394D25" w14:paraId="149C6976" w14:textId="77777777" w:rsidTr="004A01E8">
        <w:tc>
          <w:tcPr>
            <w:tcW w:w="627" w:type="dxa"/>
            <w:shd w:val="clear" w:color="auto" w:fill="auto"/>
          </w:tcPr>
          <w:p w14:paraId="7C6C6E31" w14:textId="67311AC0" w:rsidR="00934928" w:rsidRPr="00B735A5" w:rsidRDefault="00934928" w:rsidP="00934928">
            <w:pPr>
              <w:spacing w:after="0"/>
              <w:rPr>
                <w:sz w:val="18"/>
                <w:szCs w:val="18"/>
              </w:rPr>
            </w:pPr>
          </w:p>
        </w:tc>
        <w:tc>
          <w:tcPr>
            <w:tcW w:w="1507" w:type="dxa"/>
            <w:shd w:val="clear" w:color="auto" w:fill="auto"/>
          </w:tcPr>
          <w:p w14:paraId="448928C0" w14:textId="5862F3D5" w:rsidR="00934928" w:rsidRPr="00B735A5" w:rsidRDefault="00934928" w:rsidP="00934928">
            <w:pPr>
              <w:tabs>
                <w:tab w:val="left" w:pos="190"/>
              </w:tabs>
              <w:spacing w:after="0"/>
              <w:rPr>
                <w:sz w:val="18"/>
                <w:szCs w:val="18"/>
              </w:rPr>
            </w:pPr>
          </w:p>
        </w:tc>
        <w:tc>
          <w:tcPr>
            <w:tcW w:w="1638" w:type="dxa"/>
            <w:shd w:val="clear" w:color="auto" w:fill="auto"/>
          </w:tcPr>
          <w:p w14:paraId="5CED330D" w14:textId="58B950F0" w:rsidR="00934928" w:rsidRPr="00B735A5" w:rsidRDefault="00934928" w:rsidP="00934928">
            <w:pPr>
              <w:rPr>
                <w:sz w:val="18"/>
                <w:szCs w:val="18"/>
              </w:rPr>
            </w:pPr>
          </w:p>
        </w:tc>
        <w:tc>
          <w:tcPr>
            <w:tcW w:w="3305" w:type="dxa"/>
            <w:shd w:val="clear" w:color="auto" w:fill="auto"/>
          </w:tcPr>
          <w:p w14:paraId="470166B4" w14:textId="77777777" w:rsidR="00934928" w:rsidRDefault="00934928" w:rsidP="00934928">
            <w:pPr>
              <w:rPr>
                <w:lang w:val="en-US"/>
              </w:rPr>
            </w:pPr>
          </w:p>
        </w:tc>
        <w:tc>
          <w:tcPr>
            <w:tcW w:w="2017" w:type="dxa"/>
            <w:shd w:val="clear" w:color="auto" w:fill="auto"/>
          </w:tcPr>
          <w:p w14:paraId="1BCDE893" w14:textId="23D25FFE" w:rsidR="00934928" w:rsidRPr="00B735A5" w:rsidRDefault="00934928" w:rsidP="00934928">
            <w:pPr>
              <w:spacing w:after="0"/>
              <w:rPr>
                <w:sz w:val="18"/>
                <w:szCs w:val="18"/>
              </w:rPr>
            </w:pPr>
          </w:p>
        </w:tc>
        <w:tc>
          <w:tcPr>
            <w:tcW w:w="3919" w:type="dxa"/>
          </w:tcPr>
          <w:p w14:paraId="4560196E" w14:textId="4A61C514" w:rsidR="00934928" w:rsidRPr="00B735A5" w:rsidRDefault="00934928" w:rsidP="00934928">
            <w:pPr>
              <w:rPr>
                <w:sz w:val="18"/>
                <w:szCs w:val="18"/>
              </w:rPr>
            </w:pPr>
          </w:p>
        </w:tc>
        <w:tc>
          <w:tcPr>
            <w:tcW w:w="2021" w:type="dxa"/>
          </w:tcPr>
          <w:p w14:paraId="64006D9F" w14:textId="77777777" w:rsidR="00934928" w:rsidRPr="00B735A5" w:rsidRDefault="00934928" w:rsidP="00934928">
            <w:pPr>
              <w:spacing w:after="0"/>
              <w:rPr>
                <w:sz w:val="18"/>
                <w:szCs w:val="18"/>
              </w:rPr>
            </w:pPr>
          </w:p>
        </w:tc>
        <w:tc>
          <w:tcPr>
            <w:tcW w:w="1276" w:type="dxa"/>
            <w:shd w:val="clear" w:color="auto" w:fill="auto"/>
          </w:tcPr>
          <w:p w14:paraId="7F7A5F06" w14:textId="10B3521C" w:rsidR="00934928" w:rsidRDefault="00934928" w:rsidP="00934928">
            <w:pPr>
              <w:spacing w:after="0"/>
              <w:rPr>
                <w:bCs/>
                <w:sz w:val="18"/>
                <w:lang w:val="en-US"/>
              </w:rPr>
            </w:pPr>
          </w:p>
        </w:tc>
      </w:tr>
      <w:tr w:rsidR="00934928" w:rsidRPr="00394D25" w14:paraId="5D94CED3" w14:textId="77777777" w:rsidTr="004A01E8">
        <w:tc>
          <w:tcPr>
            <w:tcW w:w="627" w:type="dxa"/>
            <w:shd w:val="clear" w:color="auto" w:fill="auto"/>
          </w:tcPr>
          <w:p w14:paraId="4F868625" w14:textId="699C8114" w:rsidR="00934928" w:rsidRPr="00B735A5" w:rsidRDefault="00934928" w:rsidP="00934928">
            <w:pPr>
              <w:spacing w:after="0"/>
              <w:rPr>
                <w:sz w:val="18"/>
                <w:szCs w:val="18"/>
              </w:rPr>
            </w:pPr>
          </w:p>
        </w:tc>
        <w:tc>
          <w:tcPr>
            <w:tcW w:w="1507" w:type="dxa"/>
            <w:shd w:val="clear" w:color="auto" w:fill="auto"/>
          </w:tcPr>
          <w:p w14:paraId="66A22AB7" w14:textId="585C57AE" w:rsidR="00934928" w:rsidRPr="00B735A5" w:rsidRDefault="00934928" w:rsidP="00934928">
            <w:pPr>
              <w:rPr>
                <w:sz w:val="18"/>
                <w:szCs w:val="18"/>
              </w:rPr>
            </w:pPr>
          </w:p>
        </w:tc>
        <w:tc>
          <w:tcPr>
            <w:tcW w:w="1638" w:type="dxa"/>
            <w:shd w:val="clear" w:color="auto" w:fill="auto"/>
          </w:tcPr>
          <w:p w14:paraId="764D9D26" w14:textId="4E4C18B3" w:rsidR="00934928" w:rsidRPr="00B735A5" w:rsidRDefault="00934928" w:rsidP="00934928">
            <w:pPr>
              <w:rPr>
                <w:sz w:val="18"/>
                <w:szCs w:val="18"/>
              </w:rPr>
            </w:pPr>
          </w:p>
        </w:tc>
        <w:tc>
          <w:tcPr>
            <w:tcW w:w="3305" w:type="dxa"/>
            <w:shd w:val="clear" w:color="auto" w:fill="auto"/>
          </w:tcPr>
          <w:p w14:paraId="05FE1CDD" w14:textId="77777777" w:rsidR="00934928" w:rsidRDefault="00934928" w:rsidP="00934928">
            <w:pPr>
              <w:rPr>
                <w:lang w:val="en-US"/>
              </w:rPr>
            </w:pPr>
          </w:p>
        </w:tc>
        <w:tc>
          <w:tcPr>
            <w:tcW w:w="2017" w:type="dxa"/>
            <w:shd w:val="clear" w:color="auto" w:fill="auto"/>
          </w:tcPr>
          <w:p w14:paraId="00A60D93" w14:textId="042D0601" w:rsidR="00934928" w:rsidRPr="00B735A5" w:rsidRDefault="00934928" w:rsidP="00934928">
            <w:pPr>
              <w:spacing w:after="0"/>
              <w:rPr>
                <w:sz w:val="18"/>
                <w:szCs w:val="18"/>
              </w:rPr>
            </w:pPr>
          </w:p>
        </w:tc>
        <w:tc>
          <w:tcPr>
            <w:tcW w:w="3919" w:type="dxa"/>
          </w:tcPr>
          <w:p w14:paraId="7D637838" w14:textId="5DAB0007" w:rsidR="00934928" w:rsidRPr="00B735A5" w:rsidRDefault="00934928" w:rsidP="00934928">
            <w:pPr>
              <w:spacing w:after="0"/>
              <w:rPr>
                <w:sz w:val="18"/>
                <w:szCs w:val="18"/>
              </w:rPr>
            </w:pPr>
          </w:p>
        </w:tc>
        <w:tc>
          <w:tcPr>
            <w:tcW w:w="2021" w:type="dxa"/>
          </w:tcPr>
          <w:p w14:paraId="0B4AAEBC" w14:textId="5880BBA1" w:rsidR="00934928" w:rsidRPr="00B735A5" w:rsidRDefault="00934928" w:rsidP="00934928">
            <w:pPr>
              <w:spacing w:after="0"/>
              <w:rPr>
                <w:sz w:val="18"/>
                <w:szCs w:val="18"/>
              </w:rPr>
            </w:pPr>
          </w:p>
        </w:tc>
        <w:tc>
          <w:tcPr>
            <w:tcW w:w="1276" w:type="dxa"/>
            <w:shd w:val="clear" w:color="auto" w:fill="auto"/>
          </w:tcPr>
          <w:p w14:paraId="4B1E1EEA" w14:textId="61DC38ED" w:rsidR="00934928" w:rsidRDefault="00934928" w:rsidP="00934928">
            <w:pPr>
              <w:spacing w:after="0"/>
              <w:rPr>
                <w:bCs/>
                <w:sz w:val="18"/>
                <w:lang w:val="en-US"/>
              </w:rPr>
            </w:pPr>
          </w:p>
        </w:tc>
      </w:tr>
      <w:tr w:rsidR="00934928" w:rsidRPr="00394D25" w14:paraId="7E588BAC" w14:textId="77777777" w:rsidTr="004A01E8">
        <w:tc>
          <w:tcPr>
            <w:tcW w:w="627" w:type="dxa"/>
            <w:shd w:val="clear" w:color="auto" w:fill="auto"/>
          </w:tcPr>
          <w:p w14:paraId="30CF49FF" w14:textId="720CD179" w:rsidR="00934928" w:rsidRPr="00B735A5" w:rsidRDefault="00934928" w:rsidP="00934928">
            <w:pPr>
              <w:spacing w:after="0"/>
              <w:rPr>
                <w:sz w:val="18"/>
                <w:szCs w:val="18"/>
              </w:rPr>
            </w:pPr>
          </w:p>
        </w:tc>
        <w:tc>
          <w:tcPr>
            <w:tcW w:w="1507" w:type="dxa"/>
            <w:shd w:val="clear" w:color="auto" w:fill="auto"/>
          </w:tcPr>
          <w:p w14:paraId="630D625D" w14:textId="289187A0" w:rsidR="00934928" w:rsidRPr="00B735A5" w:rsidRDefault="00934928" w:rsidP="00934928">
            <w:pPr>
              <w:rPr>
                <w:sz w:val="18"/>
                <w:szCs w:val="18"/>
              </w:rPr>
            </w:pPr>
          </w:p>
        </w:tc>
        <w:tc>
          <w:tcPr>
            <w:tcW w:w="1638" w:type="dxa"/>
            <w:shd w:val="clear" w:color="auto" w:fill="auto"/>
          </w:tcPr>
          <w:p w14:paraId="138367E6" w14:textId="7EDE1326" w:rsidR="00934928" w:rsidRPr="00B735A5" w:rsidRDefault="00934928" w:rsidP="00934928">
            <w:pPr>
              <w:rPr>
                <w:sz w:val="18"/>
                <w:szCs w:val="18"/>
              </w:rPr>
            </w:pPr>
          </w:p>
        </w:tc>
        <w:tc>
          <w:tcPr>
            <w:tcW w:w="3305" w:type="dxa"/>
            <w:shd w:val="clear" w:color="auto" w:fill="auto"/>
          </w:tcPr>
          <w:p w14:paraId="33359B6D" w14:textId="0FDF26BE" w:rsidR="00934928" w:rsidRDefault="00934928" w:rsidP="00934928"/>
        </w:tc>
        <w:tc>
          <w:tcPr>
            <w:tcW w:w="2017" w:type="dxa"/>
            <w:shd w:val="clear" w:color="auto" w:fill="auto"/>
          </w:tcPr>
          <w:p w14:paraId="2A987945" w14:textId="2B8E5EFF" w:rsidR="00934928" w:rsidRPr="00B735A5" w:rsidRDefault="00934928" w:rsidP="00934928">
            <w:pPr>
              <w:spacing w:after="0"/>
              <w:rPr>
                <w:sz w:val="18"/>
                <w:szCs w:val="18"/>
              </w:rPr>
            </w:pPr>
          </w:p>
        </w:tc>
        <w:tc>
          <w:tcPr>
            <w:tcW w:w="3919" w:type="dxa"/>
          </w:tcPr>
          <w:p w14:paraId="36710949" w14:textId="3C83E8FF" w:rsidR="00934928" w:rsidRPr="00B735A5" w:rsidRDefault="00934928" w:rsidP="00934928">
            <w:pPr>
              <w:spacing w:after="0"/>
              <w:rPr>
                <w:sz w:val="18"/>
                <w:szCs w:val="18"/>
              </w:rPr>
            </w:pPr>
          </w:p>
        </w:tc>
        <w:tc>
          <w:tcPr>
            <w:tcW w:w="2021" w:type="dxa"/>
          </w:tcPr>
          <w:p w14:paraId="297DF85B" w14:textId="054B8041" w:rsidR="00934928" w:rsidRPr="00B735A5" w:rsidRDefault="00934928" w:rsidP="00934928">
            <w:pPr>
              <w:spacing w:after="0"/>
              <w:rPr>
                <w:sz w:val="18"/>
                <w:szCs w:val="18"/>
              </w:rPr>
            </w:pPr>
          </w:p>
        </w:tc>
        <w:tc>
          <w:tcPr>
            <w:tcW w:w="1276" w:type="dxa"/>
            <w:shd w:val="clear" w:color="auto" w:fill="auto"/>
          </w:tcPr>
          <w:p w14:paraId="60AD95CC" w14:textId="3410D86C" w:rsidR="00934928" w:rsidRDefault="00934928" w:rsidP="00934928">
            <w:pPr>
              <w:spacing w:after="0"/>
              <w:rPr>
                <w:bCs/>
                <w:sz w:val="18"/>
                <w:lang w:val="en-US"/>
              </w:rPr>
            </w:pPr>
          </w:p>
        </w:tc>
      </w:tr>
      <w:tr w:rsidR="00934928" w14:paraId="64CA43A3"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0E609573"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4B6BA911" w14:textId="08B477B2"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4876181" w:rsidR="00934928" w:rsidRPr="004D771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36DDC2CF" w:rsidR="00934928" w:rsidRPr="004D7715"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2063FC96" w:rsidR="00934928" w:rsidRPr="004D771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FCEBAE7" w14:textId="2690E9BF" w:rsidR="00934928" w:rsidRPr="004D7715"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8E4FCF0" w14:textId="065283A4" w:rsidR="00934928" w:rsidRPr="004D7715" w:rsidRDefault="00934928" w:rsidP="00934928">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C84349" w14:textId="70CD12AE" w:rsidR="00934928" w:rsidRPr="004D7715" w:rsidRDefault="00934928" w:rsidP="00934928">
            <w:pPr>
              <w:spacing w:after="0"/>
              <w:rPr>
                <w:bCs/>
                <w:sz w:val="18"/>
                <w:lang w:val="en-US"/>
              </w:rPr>
            </w:pPr>
          </w:p>
        </w:tc>
      </w:tr>
      <w:tr w:rsidR="00934928" w14:paraId="0C2C1D90"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3262113" w14:textId="6515AD33"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8CFC9BF" w14:textId="50DA6306"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67B50F7" w14:textId="36D62872" w:rsidR="00934928" w:rsidRPr="004D771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73DE16DA" w14:textId="54005E03" w:rsidR="00934928" w:rsidRPr="004D7715"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2A1FA49B" w14:textId="1A5E830C" w:rsidR="00934928" w:rsidRPr="004D771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1AFA8815" w14:textId="2B4893E5" w:rsidR="00934928" w:rsidRPr="004D7715"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84342D5" w14:textId="292C8073" w:rsidR="00934928" w:rsidRPr="004D7715" w:rsidRDefault="00934928" w:rsidP="00934928">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679781" w14:textId="2A520F95" w:rsidR="00934928" w:rsidRPr="004D7715" w:rsidRDefault="00934928" w:rsidP="00934928">
            <w:pPr>
              <w:spacing w:after="0"/>
              <w:rPr>
                <w:bCs/>
                <w:sz w:val="18"/>
                <w:lang w:val="en-US"/>
              </w:rPr>
            </w:pPr>
          </w:p>
        </w:tc>
      </w:tr>
      <w:tr w:rsidR="00934928" w14:paraId="23167149"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01350A15" w14:textId="41F98F18"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6AD07ACD" w14:textId="33E70D64"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40CFF" w14:textId="02F2B3C4" w:rsidR="00934928"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573880D" w14:textId="074C715A"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C372666" w14:textId="5A838784" w:rsidR="00934928"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6AC9026D" w14:textId="2BA7AC23"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3C6EF4AD" w14:textId="73B2C11F" w:rsidR="00934928" w:rsidRDefault="00934928" w:rsidP="00934928">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AD6C0A" w14:textId="0BA27D6F" w:rsidR="00934928" w:rsidRDefault="00934928" w:rsidP="00934928">
            <w:pPr>
              <w:spacing w:after="0"/>
              <w:rPr>
                <w:bCs/>
                <w:sz w:val="18"/>
                <w:lang w:val="en-US"/>
              </w:rPr>
            </w:pPr>
          </w:p>
        </w:tc>
      </w:tr>
      <w:tr w:rsidR="00934928" w14:paraId="777B3F4B" w14:textId="77777777" w:rsidTr="009F57D5">
        <w:tc>
          <w:tcPr>
            <w:tcW w:w="627" w:type="dxa"/>
            <w:tcBorders>
              <w:top w:val="single" w:sz="4" w:space="0" w:color="auto"/>
              <w:left w:val="single" w:sz="4" w:space="0" w:color="auto"/>
              <w:bottom w:val="single" w:sz="4" w:space="0" w:color="auto"/>
              <w:right w:val="single" w:sz="4" w:space="0" w:color="auto"/>
            </w:tcBorders>
            <w:shd w:val="clear" w:color="auto" w:fill="auto"/>
          </w:tcPr>
          <w:p w14:paraId="24BA8B6D" w14:textId="0DE9F36F" w:rsidR="00934928" w:rsidRPr="009F57D5"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852CF37" w14:textId="5E696F91" w:rsidR="00934928" w:rsidRPr="009F57D5"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BE42BF2" w14:textId="1B3F1731" w:rsidR="00934928" w:rsidRPr="009F57D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AABEAF5" w14:textId="77777777"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00616DE8" w14:textId="566FD4AF" w:rsidR="00934928" w:rsidRPr="009F57D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34C219E6" w14:textId="577C4BAB"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5686460" w14:textId="1EB9C30B" w:rsidR="00934928" w:rsidRPr="009F57D5" w:rsidRDefault="00934928" w:rsidP="00934928">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DF743D" w14:textId="1DF36D6D" w:rsidR="00934928" w:rsidRPr="009F57D5" w:rsidRDefault="00934928" w:rsidP="00934928">
            <w:pPr>
              <w:spacing w:after="0"/>
              <w:rPr>
                <w:bCs/>
                <w:sz w:val="18"/>
                <w:lang w:val="en-US"/>
              </w:rPr>
            </w:pPr>
          </w:p>
        </w:tc>
      </w:tr>
      <w:tr w:rsidR="00934928" w14:paraId="7BD13E3D" w14:textId="77777777" w:rsidTr="009F57D5">
        <w:tc>
          <w:tcPr>
            <w:tcW w:w="627" w:type="dxa"/>
            <w:tcBorders>
              <w:top w:val="single" w:sz="4" w:space="0" w:color="auto"/>
              <w:left w:val="single" w:sz="4" w:space="0" w:color="auto"/>
              <w:bottom w:val="single" w:sz="4" w:space="0" w:color="auto"/>
              <w:right w:val="single" w:sz="4" w:space="0" w:color="auto"/>
            </w:tcBorders>
            <w:shd w:val="clear" w:color="auto" w:fill="auto"/>
          </w:tcPr>
          <w:p w14:paraId="4E38191B" w14:textId="314E4E02"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4786BDF" w14:textId="7D3D3CB1" w:rsidR="00934928" w:rsidRPr="009F57D5"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ACEEFB4" w14:textId="5C27C855" w:rsidR="00934928" w:rsidRPr="009F57D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225C124" w14:textId="77777777"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D6F31BB" w14:textId="48D63122" w:rsidR="00934928" w:rsidRPr="009F57D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DD3C0DB" w14:textId="66CFB16B"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F9A6DF2" w14:textId="3F9F8C21" w:rsidR="00934928" w:rsidRPr="009F57D5" w:rsidRDefault="00934928" w:rsidP="00934928">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78B554" w14:textId="632C900F" w:rsidR="00934928" w:rsidRPr="009F57D5" w:rsidRDefault="00934928" w:rsidP="00934928">
            <w:pPr>
              <w:spacing w:after="0"/>
              <w:rPr>
                <w:bCs/>
                <w:sz w:val="18"/>
                <w:lang w:val="en-US"/>
              </w:rPr>
            </w:pPr>
          </w:p>
        </w:tc>
      </w:tr>
      <w:tr w:rsidR="00934928" w14:paraId="0455476B" w14:textId="77777777" w:rsidTr="007158F4">
        <w:tc>
          <w:tcPr>
            <w:tcW w:w="627" w:type="dxa"/>
            <w:tcBorders>
              <w:top w:val="single" w:sz="4" w:space="0" w:color="auto"/>
              <w:left w:val="single" w:sz="4" w:space="0" w:color="auto"/>
              <w:bottom w:val="single" w:sz="4" w:space="0" w:color="auto"/>
              <w:right w:val="single" w:sz="4" w:space="0" w:color="auto"/>
            </w:tcBorders>
            <w:shd w:val="clear" w:color="auto" w:fill="auto"/>
          </w:tcPr>
          <w:p w14:paraId="3B04AA15" w14:textId="6C81A8C6" w:rsidR="00934928" w:rsidRPr="007158F4"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CFDB94D" w14:textId="5DBB10D5" w:rsidR="00934928" w:rsidRPr="007158F4"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CBA985C" w14:textId="3810207C" w:rsidR="00934928" w:rsidRPr="007158F4"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D73F603" w14:textId="6ACC3B69" w:rsidR="00934928" w:rsidRPr="007158F4"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19CD7" w14:textId="02B16715" w:rsidR="00934928" w:rsidRPr="007158F4"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CDAD672" w14:textId="31E03DD8" w:rsidR="00934928" w:rsidRPr="007158F4"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5261B472" w14:textId="19FD9F98" w:rsidR="00934928" w:rsidRPr="007158F4" w:rsidRDefault="00934928" w:rsidP="00934928">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545BE0" w14:textId="2413785F" w:rsidR="00934928" w:rsidRPr="007158F4" w:rsidRDefault="00934928" w:rsidP="00934928">
            <w:pPr>
              <w:spacing w:after="0"/>
              <w:rPr>
                <w:bCs/>
                <w:sz w:val="18"/>
                <w:lang w:val="en-US"/>
              </w:rPr>
            </w:pPr>
          </w:p>
        </w:tc>
      </w:tr>
      <w:tr w:rsidR="00934928" w14:paraId="30F1B572" w14:textId="77777777" w:rsidTr="007158F4">
        <w:tc>
          <w:tcPr>
            <w:tcW w:w="627" w:type="dxa"/>
            <w:tcBorders>
              <w:top w:val="single" w:sz="4" w:space="0" w:color="auto"/>
              <w:left w:val="single" w:sz="4" w:space="0" w:color="auto"/>
              <w:bottom w:val="single" w:sz="4" w:space="0" w:color="auto"/>
              <w:right w:val="single" w:sz="4" w:space="0" w:color="auto"/>
            </w:tcBorders>
            <w:shd w:val="clear" w:color="auto" w:fill="auto"/>
          </w:tcPr>
          <w:p w14:paraId="4B9B86FB" w14:textId="20FF42EA" w:rsidR="00934928" w:rsidRPr="007158F4"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8962373" w14:textId="3698DA66" w:rsidR="00934928" w:rsidRPr="007158F4"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22DACB92" w14:textId="7286C0A1" w:rsidR="00934928" w:rsidRPr="007158F4"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3EC05CE2" w14:textId="001C589D"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81075" w14:textId="0C6AA69E" w:rsidR="00934928" w:rsidRPr="007158F4"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45C47D9" w14:textId="2B418A7D" w:rsidR="00934928" w:rsidRPr="007158F4"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733D26AC" w14:textId="0D4F0362" w:rsidR="00934928" w:rsidRPr="000F1B90" w:rsidRDefault="00934928" w:rsidP="00934928">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018255" w14:textId="45349543" w:rsidR="00934928" w:rsidRDefault="00934928" w:rsidP="00934928">
            <w:pPr>
              <w:spacing w:after="0"/>
              <w:rPr>
                <w:bCs/>
                <w:sz w:val="18"/>
                <w:lang w:val="en-US"/>
              </w:rPr>
            </w:pP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260728BE" w:rsidR="00D0690E" w:rsidRPr="003D5673" w:rsidRDefault="00D0690E" w:rsidP="00D0690E">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05E7DCC8"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73E8986C"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r w:rsidR="00160268">
        <w:fldChar w:fldCharType="begin"/>
      </w:r>
      <w:r w:rsidR="00160268">
        <w:instrText xml:space="preserve"> HYPERLINK "mailto:dominique.everaere@ericsson.com" </w:instrText>
      </w:r>
      <w:r w:rsidR="00160268">
        <w:fldChar w:fldCharType="separate"/>
      </w:r>
      <w:r w:rsidRPr="00BD5382">
        <w:rPr>
          <w:rStyle w:val="Hyperlink"/>
          <w:lang w:val="de-CH"/>
        </w:rPr>
        <w:t>dominique.everaere@ericsson.com</w:t>
      </w:r>
      <w:r w:rsidR="00160268">
        <w:rPr>
          <w:rStyle w:val="Hyperlink"/>
          <w:lang w:val="de-CH"/>
        </w:rPr>
        <w:fldChar w:fldCharType="end"/>
      </w:r>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lastRenderedPageBreak/>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55C53" w14:textId="77777777" w:rsidR="00ED4599" w:rsidRDefault="00ED4599">
      <w:r>
        <w:separator/>
      </w:r>
    </w:p>
  </w:endnote>
  <w:endnote w:type="continuationSeparator" w:id="0">
    <w:p w14:paraId="5B070FB1" w14:textId="77777777" w:rsidR="00ED4599" w:rsidRDefault="00ED4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1B098" w14:textId="77777777" w:rsidR="00ED4599" w:rsidRDefault="00ED4599">
      <w:r>
        <w:separator/>
      </w:r>
    </w:p>
  </w:footnote>
  <w:footnote w:type="continuationSeparator" w:id="0">
    <w:p w14:paraId="5D478623" w14:textId="77777777" w:rsidR="00ED4599" w:rsidRDefault="00ED4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839"/>
    <w:rsid w:val="000205C5"/>
    <w:rsid w:val="000237D2"/>
    <w:rsid w:val="00025316"/>
    <w:rsid w:val="00033556"/>
    <w:rsid w:val="000336D1"/>
    <w:rsid w:val="00037C06"/>
    <w:rsid w:val="00037D92"/>
    <w:rsid w:val="000402D9"/>
    <w:rsid w:val="00044AD5"/>
    <w:rsid w:val="00044DAE"/>
    <w:rsid w:val="00051E5C"/>
    <w:rsid w:val="00052BF8"/>
    <w:rsid w:val="00057116"/>
    <w:rsid w:val="00060FD4"/>
    <w:rsid w:val="00064CB2"/>
    <w:rsid w:val="00066954"/>
    <w:rsid w:val="00067741"/>
    <w:rsid w:val="00072A56"/>
    <w:rsid w:val="00072A8F"/>
    <w:rsid w:val="00077A3C"/>
    <w:rsid w:val="00082CCB"/>
    <w:rsid w:val="00084A6E"/>
    <w:rsid w:val="00086246"/>
    <w:rsid w:val="00090861"/>
    <w:rsid w:val="00091333"/>
    <w:rsid w:val="000A01BB"/>
    <w:rsid w:val="000A3125"/>
    <w:rsid w:val="000A672C"/>
    <w:rsid w:val="000B0519"/>
    <w:rsid w:val="000B1ABD"/>
    <w:rsid w:val="000B1DBA"/>
    <w:rsid w:val="000B475C"/>
    <w:rsid w:val="000B61FD"/>
    <w:rsid w:val="000C02BB"/>
    <w:rsid w:val="000C0BF7"/>
    <w:rsid w:val="000C1B68"/>
    <w:rsid w:val="000C5FE3"/>
    <w:rsid w:val="000C629B"/>
    <w:rsid w:val="000C7FDC"/>
    <w:rsid w:val="000D122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51748"/>
    <w:rsid w:val="00151BC8"/>
    <w:rsid w:val="001543F3"/>
    <w:rsid w:val="00160268"/>
    <w:rsid w:val="001619B3"/>
    <w:rsid w:val="00173998"/>
    <w:rsid w:val="00174617"/>
    <w:rsid w:val="001759A7"/>
    <w:rsid w:val="001803E1"/>
    <w:rsid w:val="00187007"/>
    <w:rsid w:val="0019575C"/>
    <w:rsid w:val="00197207"/>
    <w:rsid w:val="001A4192"/>
    <w:rsid w:val="001C4C17"/>
    <w:rsid w:val="001C5C86"/>
    <w:rsid w:val="001C718D"/>
    <w:rsid w:val="001D411D"/>
    <w:rsid w:val="001D6664"/>
    <w:rsid w:val="001D6AFA"/>
    <w:rsid w:val="001F3396"/>
    <w:rsid w:val="001F3E36"/>
    <w:rsid w:val="001F7EB4"/>
    <w:rsid w:val="002000C2"/>
    <w:rsid w:val="0020062B"/>
    <w:rsid w:val="00205F25"/>
    <w:rsid w:val="0021234A"/>
    <w:rsid w:val="00221B1E"/>
    <w:rsid w:val="00233A4A"/>
    <w:rsid w:val="00235950"/>
    <w:rsid w:val="00240DCD"/>
    <w:rsid w:val="00242018"/>
    <w:rsid w:val="0024786B"/>
    <w:rsid w:val="00251D80"/>
    <w:rsid w:val="00261B82"/>
    <w:rsid w:val="002640E5"/>
    <w:rsid w:val="0026436F"/>
    <w:rsid w:val="0026606E"/>
    <w:rsid w:val="00270CE7"/>
    <w:rsid w:val="002714F4"/>
    <w:rsid w:val="00276403"/>
    <w:rsid w:val="00281805"/>
    <w:rsid w:val="00285078"/>
    <w:rsid w:val="002A1439"/>
    <w:rsid w:val="002A4A98"/>
    <w:rsid w:val="002A6928"/>
    <w:rsid w:val="002A6CD2"/>
    <w:rsid w:val="002C45EE"/>
    <w:rsid w:val="002C74DC"/>
    <w:rsid w:val="002D1332"/>
    <w:rsid w:val="002D6FF7"/>
    <w:rsid w:val="002D7F8B"/>
    <w:rsid w:val="002E6A7D"/>
    <w:rsid w:val="002E7A9E"/>
    <w:rsid w:val="002F20FC"/>
    <w:rsid w:val="002F3C41"/>
    <w:rsid w:val="002F6C5C"/>
    <w:rsid w:val="0030045C"/>
    <w:rsid w:val="003111F4"/>
    <w:rsid w:val="00312D09"/>
    <w:rsid w:val="00314670"/>
    <w:rsid w:val="003159BF"/>
    <w:rsid w:val="0031626C"/>
    <w:rsid w:val="003205AD"/>
    <w:rsid w:val="003237BF"/>
    <w:rsid w:val="00323C54"/>
    <w:rsid w:val="0033027D"/>
    <w:rsid w:val="00335FB2"/>
    <w:rsid w:val="00344158"/>
    <w:rsid w:val="003541CA"/>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8267C"/>
    <w:rsid w:val="004876B9"/>
    <w:rsid w:val="00490CF9"/>
    <w:rsid w:val="00493A79"/>
    <w:rsid w:val="004954E5"/>
    <w:rsid w:val="00495840"/>
    <w:rsid w:val="004A01E8"/>
    <w:rsid w:val="004A40BE"/>
    <w:rsid w:val="004A6A60"/>
    <w:rsid w:val="004A7718"/>
    <w:rsid w:val="004A7D2E"/>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A53"/>
    <w:rsid w:val="006E0F19"/>
    <w:rsid w:val="006E1FDA"/>
    <w:rsid w:val="006E5E87"/>
    <w:rsid w:val="00706A1A"/>
    <w:rsid w:val="00707673"/>
    <w:rsid w:val="007158F4"/>
    <w:rsid w:val="007162BE"/>
    <w:rsid w:val="00722267"/>
    <w:rsid w:val="007235BD"/>
    <w:rsid w:val="00725ED9"/>
    <w:rsid w:val="007418F7"/>
    <w:rsid w:val="007451AA"/>
    <w:rsid w:val="007507A7"/>
    <w:rsid w:val="0075252A"/>
    <w:rsid w:val="00760B87"/>
    <w:rsid w:val="00764B84"/>
    <w:rsid w:val="00765028"/>
    <w:rsid w:val="00772D0E"/>
    <w:rsid w:val="0078034D"/>
    <w:rsid w:val="00783402"/>
    <w:rsid w:val="00790466"/>
    <w:rsid w:val="00790BCC"/>
    <w:rsid w:val="00790F0A"/>
    <w:rsid w:val="00792CC8"/>
    <w:rsid w:val="00793B46"/>
    <w:rsid w:val="0079515D"/>
    <w:rsid w:val="00795CEE"/>
    <w:rsid w:val="00796387"/>
    <w:rsid w:val="007974F5"/>
    <w:rsid w:val="007A0C4D"/>
    <w:rsid w:val="007A1EFA"/>
    <w:rsid w:val="007A2037"/>
    <w:rsid w:val="007A5AA5"/>
    <w:rsid w:val="007A5D16"/>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026B"/>
    <w:rsid w:val="0082193A"/>
    <w:rsid w:val="00822895"/>
    <w:rsid w:val="00834A60"/>
    <w:rsid w:val="008358AB"/>
    <w:rsid w:val="00837F9D"/>
    <w:rsid w:val="00854C18"/>
    <w:rsid w:val="00855F76"/>
    <w:rsid w:val="0086056A"/>
    <w:rsid w:val="00863E89"/>
    <w:rsid w:val="00871EED"/>
    <w:rsid w:val="00872B3B"/>
    <w:rsid w:val="0088222A"/>
    <w:rsid w:val="00887755"/>
    <w:rsid w:val="008901F6"/>
    <w:rsid w:val="00890C08"/>
    <w:rsid w:val="00891F92"/>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658B"/>
    <w:rsid w:val="008E32E9"/>
    <w:rsid w:val="008F3838"/>
    <w:rsid w:val="008F5C19"/>
    <w:rsid w:val="009009BE"/>
    <w:rsid w:val="009035B6"/>
    <w:rsid w:val="009078E1"/>
    <w:rsid w:val="0092510E"/>
    <w:rsid w:val="00932489"/>
    <w:rsid w:val="00934928"/>
    <w:rsid w:val="00935CB0"/>
    <w:rsid w:val="00937D60"/>
    <w:rsid w:val="009428A9"/>
    <w:rsid w:val="009437A2"/>
    <w:rsid w:val="00944B28"/>
    <w:rsid w:val="009624F8"/>
    <w:rsid w:val="00967838"/>
    <w:rsid w:val="00970A55"/>
    <w:rsid w:val="0097251F"/>
    <w:rsid w:val="00973751"/>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C"/>
    <w:rsid w:val="009C62A9"/>
    <w:rsid w:val="009C78B0"/>
    <w:rsid w:val="009D0369"/>
    <w:rsid w:val="009E59C6"/>
    <w:rsid w:val="009E6C21"/>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52231"/>
    <w:rsid w:val="00A61284"/>
    <w:rsid w:val="00A6426F"/>
    <w:rsid w:val="00A6656B"/>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54AD"/>
    <w:rsid w:val="00AD6AA2"/>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0C64"/>
    <w:rsid w:val="00B32091"/>
    <w:rsid w:val="00B344D8"/>
    <w:rsid w:val="00B375BC"/>
    <w:rsid w:val="00B47194"/>
    <w:rsid w:val="00B50B22"/>
    <w:rsid w:val="00B53CC0"/>
    <w:rsid w:val="00B53F55"/>
    <w:rsid w:val="00B567D1"/>
    <w:rsid w:val="00B576E6"/>
    <w:rsid w:val="00B57D59"/>
    <w:rsid w:val="00B67831"/>
    <w:rsid w:val="00B67B82"/>
    <w:rsid w:val="00B735A5"/>
    <w:rsid w:val="00B73B4C"/>
    <w:rsid w:val="00B73F75"/>
    <w:rsid w:val="00B7740C"/>
    <w:rsid w:val="00B82BD5"/>
    <w:rsid w:val="00B83C1B"/>
    <w:rsid w:val="00B85539"/>
    <w:rsid w:val="00B90189"/>
    <w:rsid w:val="00B93B98"/>
    <w:rsid w:val="00B96481"/>
    <w:rsid w:val="00B97F8B"/>
    <w:rsid w:val="00BA3A53"/>
    <w:rsid w:val="00BA4095"/>
    <w:rsid w:val="00BA5B43"/>
    <w:rsid w:val="00BB0FBB"/>
    <w:rsid w:val="00BB5EBF"/>
    <w:rsid w:val="00BB727C"/>
    <w:rsid w:val="00BC461D"/>
    <w:rsid w:val="00BC642A"/>
    <w:rsid w:val="00BD2706"/>
    <w:rsid w:val="00BD63B2"/>
    <w:rsid w:val="00BD76D5"/>
    <w:rsid w:val="00BE0692"/>
    <w:rsid w:val="00BF7C9D"/>
    <w:rsid w:val="00C01E8C"/>
    <w:rsid w:val="00C03E01"/>
    <w:rsid w:val="00C1157A"/>
    <w:rsid w:val="00C17640"/>
    <w:rsid w:val="00C200DD"/>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7C9D"/>
    <w:rsid w:val="00D67F34"/>
    <w:rsid w:val="00D714AB"/>
    <w:rsid w:val="00D71F40"/>
    <w:rsid w:val="00D75CFB"/>
    <w:rsid w:val="00D76758"/>
    <w:rsid w:val="00D77416"/>
    <w:rsid w:val="00D80FC6"/>
    <w:rsid w:val="00D83072"/>
    <w:rsid w:val="00D94917"/>
    <w:rsid w:val="00D94CDE"/>
    <w:rsid w:val="00DA0076"/>
    <w:rsid w:val="00DA74F3"/>
    <w:rsid w:val="00DB4284"/>
    <w:rsid w:val="00DB664E"/>
    <w:rsid w:val="00DB69F3"/>
    <w:rsid w:val="00DC4907"/>
    <w:rsid w:val="00DC56A2"/>
    <w:rsid w:val="00DD017C"/>
    <w:rsid w:val="00DD068E"/>
    <w:rsid w:val="00DD397A"/>
    <w:rsid w:val="00DD58B7"/>
    <w:rsid w:val="00DD6699"/>
    <w:rsid w:val="00DE4B68"/>
    <w:rsid w:val="00E007C5"/>
    <w:rsid w:val="00E00DBF"/>
    <w:rsid w:val="00E0213F"/>
    <w:rsid w:val="00E033E0"/>
    <w:rsid w:val="00E07BA9"/>
    <w:rsid w:val="00E1026B"/>
    <w:rsid w:val="00E11CA2"/>
    <w:rsid w:val="00E13CB2"/>
    <w:rsid w:val="00E1503D"/>
    <w:rsid w:val="00E20C37"/>
    <w:rsid w:val="00E26170"/>
    <w:rsid w:val="00E35215"/>
    <w:rsid w:val="00E46B65"/>
    <w:rsid w:val="00E46C5E"/>
    <w:rsid w:val="00E52C57"/>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4599"/>
    <w:rsid w:val="00ED67CC"/>
    <w:rsid w:val="00ED6B03"/>
    <w:rsid w:val="00ED7A5B"/>
    <w:rsid w:val="00EE2940"/>
    <w:rsid w:val="00EF5352"/>
    <w:rsid w:val="00EF5862"/>
    <w:rsid w:val="00EF5CF8"/>
    <w:rsid w:val="00F03286"/>
    <w:rsid w:val="00F07C92"/>
    <w:rsid w:val="00F13078"/>
    <w:rsid w:val="00F138AB"/>
    <w:rsid w:val="00F14B43"/>
    <w:rsid w:val="00F203C7"/>
    <w:rsid w:val="00F215E2"/>
    <w:rsid w:val="00F21E3F"/>
    <w:rsid w:val="00F22683"/>
    <w:rsid w:val="00F37B2E"/>
    <w:rsid w:val="00F40ADD"/>
    <w:rsid w:val="00F41A27"/>
    <w:rsid w:val="00F4338D"/>
    <w:rsid w:val="00F440D3"/>
    <w:rsid w:val="00F446AC"/>
    <w:rsid w:val="00F46EAF"/>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 w:type="character" w:styleId="Strong">
    <w:name w:val="Strong"/>
    <w:basedOn w:val="DefaultParagraphFont"/>
    <w:uiPriority w:val="22"/>
    <w:qFormat/>
    <w:rsid w:val="004C46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1427</Words>
  <Characters>7691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9100</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5</cp:revision>
  <cp:lastPrinted>2000-02-29T10:31:00Z</cp:lastPrinted>
  <dcterms:created xsi:type="dcterms:W3CDTF">2022-09-14T07:08:00Z</dcterms:created>
  <dcterms:modified xsi:type="dcterms:W3CDTF">2022-09-14T11:47:00Z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